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B78059" w:rsidR="001E41F3" w:rsidRDefault="00427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Pr="00B607DA">
        <w:rPr>
          <w:b/>
          <w:noProof/>
          <w:sz w:val="24"/>
        </w:rPr>
        <w:t>15</w:t>
      </w:r>
      <w:r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4A25CC">
        <w:rPr>
          <w:b/>
          <w:i/>
          <w:noProof/>
          <w:sz w:val="28"/>
        </w:rPr>
        <w:t>S2-</w:t>
      </w:r>
      <w:r w:rsidR="004A25CC" w:rsidRPr="00DE2494">
        <w:rPr>
          <w:b/>
          <w:i/>
          <w:noProof/>
          <w:sz w:val="28"/>
        </w:rPr>
        <w:t>230</w:t>
      </w:r>
      <w:r w:rsidR="004A25CC">
        <w:rPr>
          <w:b/>
          <w:i/>
          <w:noProof/>
          <w:sz w:val="28"/>
        </w:rPr>
        <w:t>3258</w:t>
      </w:r>
    </w:p>
    <w:p w14:paraId="7CB45193" w14:textId="0BA00A8D" w:rsidR="001E41F3" w:rsidRDefault="00427A88" w:rsidP="00427A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126843258"/>
      <w:r w:rsidRPr="00DE2494">
        <w:rPr>
          <w:rFonts w:eastAsia="Arial Unicode MS" w:cs="Arial"/>
          <w:b/>
          <w:bCs/>
          <w:sz w:val="24"/>
        </w:rPr>
        <w:t>Athens, GR, February 20 - 24, 2023</w:t>
      </w:r>
      <w:bookmarkEnd w:id="0"/>
      <w:r>
        <w:rPr>
          <w:rFonts w:eastAsia="Arial Unicode MS" w:cs="Arial"/>
          <w:b/>
          <w:bCs/>
          <w:sz w:val="24"/>
        </w:rPr>
        <w:tab/>
        <w:t>was S2-2303194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80CDC" w:rsidR="001E41F3" w:rsidRPr="00410371" w:rsidRDefault="006569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7A88">
              <w:rPr>
                <w:b/>
                <w:noProof/>
                <w:sz w:val="28"/>
              </w:rPr>
              <w:t>23.273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51466" w:rsidR="001E41F3" w:rsidRPr="00410371" w:rsidRDefault="006569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7A88">
              <w:rPr>
                <w:b/>
                <w:noProof/>
                <w:sz w:val="28"/>
              </w:rPr>
              <w:t>0297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CDAEB" w:rsidR="001E41F3" w:rsidRPr="00410371" w:rsidRDefault="006569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32C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047B4" w:rsidR="001E41F3" w:rsidRPr="00410371" w:rsidRDefault="00656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7A8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6C872" w:rsidR="00F25D98" w:rsidRDefault="00427A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48E42" w:rsidR="00F25D98" w:rsidRDefault="00427A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A52C8" w:rsidR="001E41F3" w:rsidRDefault="00427A88">
            <w:pPr>
              <w:pStyle w:val="CRCoverPage"/>
              <w:spacing w:after="0"/>
              <w:ind w:left="100"/>
              <w:rPr>
                <w:noProof/>
              </w:rPr>
            </w:pPr>
            <w:r w:rsidRPr="00427A88">
              <w:t xml:space="preserve">Introduce </w:t>
            </w:r>
            <w:proofErr w:type="spellStart"/>
            <w:r w:rsidRPr="00427A88">
              <w:t>Sidelink</w:t>
            </w:r>
            <w:proofErr w:type="spellEnd"/>
            <w:r w:rsidRPr="00427A88">
              <w:t xml:space="preserve"> positioning procedure into LCS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ADB9CF" w:rsidR="001E41F3" w:rsidRDefault="00427A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15BA4D" w:rsidR="001E41F3" w:rsidRDefault="00427A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9336C" w:rsidR="001E41F3" w:rsidRDefault="00427A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A39559" w:rsidR="001E41F3" w:rsidRDefault="00427A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50057" w:rsidR="001E41F3" w:rsidRDefault="006569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7A8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7ABA8" w:rsidR="001E41F3" w:rsidRDefault="00427A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A6041D" w:rsidR="001E41F3" w:rsidRDefault="00427A88">
            <w:pPr>
              <w:pStyle w:val="CRCoverPage"/>
              <w:spacing w:after="0"/>
              <w:ind w:left="100"/>
              <w:rPr>
                <w:noProof/>
              </w:rPr>
            </w:pPr>
            <w:r w:rsidRPr="00427A88">
              <w:rPr>
                <w:noProof/>
              </w:rPr>
              <w:t>The study of Architecture Enhancement to support Ranging based services and sidelink positioning (FS_Ranging) has reached conclusions.  CR adds reference architecture with sidelink positioning and referring to 23.586.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13DAB" w14:textId="6EDE3624" w:rsidR="00427A88" w:rsidRDefault="00427A88" w:rsidP="00427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Adding reference architecture with sidelink positioning and referring to 23.586.</w:t>
            </w:r>
          </w:p>
          <w:p w14:paraId="31C656EC" w14:textId="5A4C65E6" w:rsidR="001E41F3" w:rsidRDefault="00427A88" w:rsidP="00427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Updating References and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97893" w:rsidR="001E41F3" w:rsidRDefault="00427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specifications to support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positioning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D8F8E" w:rsidR="001E41F3" w:rsidRDefault="00427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4.2.x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1165E" w:rsidR="001E41F3" w:rsidRDefault="00427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3F315" w:rsidR="001E41F3" w:rsidRDefault="00427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14BCA" w:rsidR="001E41F3" w:rsidRDefault="00427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42758" w14:textId="26A0B9AF" w:rsidR="00795183" w:rsidRDefault="00795183" w:rsidP="00795183">
      <w:pPr>
        <w:rPr>
          <w:noProof/>
          <w:color w:val="FFFFFF"/>
        </w:rPr>
      </w:pPr>
    </w:p>
    <w:p w14:paraId="7F0043FD" w14:textId="483D43CF" w:rsidR="00795183" w:rsidRPr="00795183" w:rsidRDefault="00795183" w:rsidP="0079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noProof/>
          <w:color w:val="FFFFFF"/>
        </w:rPr>
      </w:pPr>
      <w:r w:rsidRPr="00795183">
        <w:rPr>
          <w:noProof/>
          <w:color w:val="FFFFFF"/>
        </w:rPr>
        <w:t>**** FIRST CHANGE ****</w:t>
      </w:r>
    </w:p>
    <w:p w14:paraId="0BADFDBE" w14:textId="77777777" w:rsidR="00795183" w:rsidRDefault="00795183" w:rsidP="00795183">
      <w:pPr>
        <w:pStyle w:val="Heading1"/>
        <w:rPr>
          <w:lang w:eastAsia="en-GB"/>
        </w:rPr>
      </w:pPr>
      <w:bookmarkStart w:id="2" w:name="_Toc58920557"/>
      <w:bookmarkStart w:id="3" w:name="_Toc122418048"/>
      <w:r>
        <w:t>2</w:t>
      </w:r>
      <w:r>
        <w:tab/>
        <w:t>References</w:t>
      </w:r>
      <w:bookmarkEnd w:id="2"/>
      <w:bookmarkEnd w:id="3"/>
    </w:p>
    <w:p w14:paraId="2CEC1ABF" w14:textId="77777777" w:rsidR="00795183" w:rsidRDefault="00795183" w:rsidP="00795183">
      <w:r>
        <w:t>The following documents contain provisions which, through reference in this text, constitute provisions of the present document.</w:t>
      </w:r>
    </w:p>
    <w:p w14:paraId="78CAD81E" w14:textId="77777777" w:rsidR="00795183" w:rsidRDefault="00795183" w:rsidP="0079518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D1E2B9" w14:textId="77777777" w:rsidR="00795183" w:rsidRDefault="00795183" w:rsidP="00795183">
      <w:pPr>
        <w:pStyle w:val="B1"/>
      </w:pPr>
      <w:r>
        <w:t>-</w:t>
      </w:r>
      <w:r>
        <w:tab/>
        <w:t>For a specific reference, subsequent revisions do not apply.</w:t>
      </w:r>
    </w:p>
    <w:p w14:paraId="46F3955E" w14:textId="77777777" w:rsidR="00795183" w:rsidRDefault="00795183" w:rsidP="0079518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9B61FE7" w14:textId="77777777" w:rsidR="00795183" w:rsidRDefault="00795183" w:rsidP="00795183">
      <w:pPr>
        <w:pStyle w:val="EX"/>
      </w:pPr>
      <w:r>
        <w:t>[1]</w:t>
      </w:r>
      <w:r>
        <w:tab/>
        <w:t>3GPP TR 21.905: "Vocabulary for 3GPP Specifications".</w:t>
      </w:r>
    </w:p>
    <w:p w14:paraId="2AF291D9" w14:textId="77777777" w:rsidR="00795183" w:rsidRDefault="00795183" w:rsidP="00795183">
      <w:pPr>
        <w:pStyle w:val="EX"/>
      </w:pPr>
      <w:r>
        <w:t>[2]</w:t>
      </w:r>
      <w:r>
        <w:tab/>
        <w:t>3GPP TS 22.071: "Technical Specification Group Systems Aspects; Location Services (LCS)".</w:t>
      </w:r>
    </w:p>
    <w:p w14:paraId="36D1FCC3" w14:textId="77777777" w:rsidR="00795183" w:rsidRDefault="00795183" w:rsidP="00795183">
      <w:pPr>
        <w:pStyle w:val="EX"/>
      </w:pPr>
      <w:r>
        <w:t>[3]</w:t>
      </w:r>
      <w:r>
        <w:tab/>
        <w:t>3GPP TS 22.261: "Service requirements for the 5G system; Stage 1".</w:t>
      </w:r>
    </w:p>
    <w:p w14:paraId="30DA90E5" w14:textId="77777777" w:rsidR="00795183" w:rsidRDefault="00795183" w:rsidP="00795183">
      <w:pPr>
        <w:pStyle w:val="EX"/>
      </w:pPr>
      <w:r>
        <w:t>[4]</w:t>
      </w:r>
      <w:r>
        <w:tab/>
        <w:t>3GPP TS 23.271: "Functional stage 2 description of Location Services (LCS)".</w:t>
      </w:r>
    </w:p>
    <w:p w14:paraId="4BF562AE" w14:textId="77777777" w:rsidR="00795183" w:rsidRDefault="00795183" w:rsidP="00795183">
      <w:pPr>
        <w:pStyle w:val="EX"/>
      </w:pPr>
      <w:r>
        <w:t>[5]</w:t>
      </w:r>
      <w:r>
        <w:tab/>
        <w:t>3GPP TS 43.059: "Functional Stage 2 description of Location Services in GERAN".</w:t>
      </w:r>
    </w:p>
    <w:p w14:paraId="1FD77D9C" w14:textId="77777777" w:rsidR="00795183" w:rsidRDefault="00795183" w:rsidP="00795183">
      <w:pPr>
        <w:pStyle w:val="EX"/>
      </w:pPr>
      <w:r>
        <w:t>[6]</w:t>
      </w:r>
      <w:r>
        <w:tab/>
        <w:t>Void.</w:t>
      </w:r>
    </w:p>
    <w:p w14:paraId="28FA9FB1" w14:textId="77777777" w:rsidR="00795183" w:rsidRDefault="00795183" w:rsidP="00795183">
      <w:pPr>
        <w:pStyle w:val="EX"/>
      </w:pPr>
      <w:r>
        <w:t>[7]</w:t>
      </w:r>
      <w:r>
        <w:tab/>
        <w:t>3GPP TS 36.305: "Stage 2 functional specification of User Equipment (UE) positioning in E-UTRAN".</w:t>
      </w:r>
    </w:p>
    <w:p w14:paraId="31CD10DC" w14:textId="77777777" w:rsidR="00795183" w:rsidRDefault="00795183" w:rsidP="00795183">
      <w:pPr>
        <w:pStyle w:val="EX"/>
      </w:pPr>
      <w:r>
        <w:t>[8]</w:t>
      </w:r>
      <w:r>
        <w:tab/>
        <w:t>3GPP TS 23.032: "Universal Geographical Area Description (GAD)".</w:t>
      </w:r>
    </w:p>
    <w:p w14:paraId="230C8D4F" w14:textId="77777777" w:rsidR="00795183" w:rsidRDefault="00795183" w:rsidP="00795183">
      <w:pPr>
        <w:pStyle w:val="EX"/>
      </w:pPr>
      <w:r>
        <w:t>[9]</w:t>
      </w:r>
      <w:r>
        <w:tab/>
        <w:t>3GPP TS 38.305: "Stage 2 functional specification of User Equipment (UE) positioning in NG-RAN".</w:t>
      </w:r>
    </w:p>
    <w:p w14:paraId="3395CAD2" w14:textId="77777777" w:rsidR="00795183" w:rsidRDefault="00795183" w:rsidP="00795183">
      <w:pPr>
        <w:pStyle w:val="EX"/>
      </w:pPr>
      <w:r>
        <w:t>[10]</w:t>
      </w:r>
      <w:r>
        <w:tab/>
        <w:t>3GPP TS 23.167: "IP Multimedia Subsystem (IMS) emergency sessions".</w:t>
      </w:r>
    </w:p>
    <w:p w14:paraId="149299D5" w14:textId="77777777" w:rsidR="00795183" w:rsidRDefault="00795183" w:rsidP="00795183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5724350D" w14:textId="77777777" w:rsidR="00795183" w:rsidRDefault="00795183" w:rsidP="00795183">
      <w:pPr>
        <w:pStyle w:val="EX"/>
      </w:pPr>
      <w:r>
        <w:t>[12]</w:t>
      </w:r>
      <w:r>
        <w:tab/>
        <w:t>3GPP TS 29.572: "5G System; Location Management Services; Stage 3".</w:t>
      </w:r>
    </w:p>
    <w:p w14:paraId="2314282A" w14:textId="77777777" w:rsidR="00795183" w:rsidRDefault="00795183" w:rsidP="00795183">
      <w:pPr>
        <w:pStyle w:val="EX"/>
        <w:rPr>
          <w:lang w:val="fr-FR"/>
        </w:rPr>
      </w:pPr>
      <w:r>
        <w:rPr>
          <w:lang w:val="fr-FR"/>
        </w:rPr>
        <w:t>[13]</w:t>
      </w:r>
      <w:r>
        <w:rPr>
          <w:lang w:val="fr-FR"/>
        </w:rPr>
        <w:tab/>
        <w:t>OMA MLP </w:t>
      </w:r>
      <w:proofErr w:type="gramStart"/>
      <w:r>
        <w:rPr>
          <w:lang w:val="fr-FR"/>
        </w:rPr>
        <w:t>TS:</w:t>
      </w:r>
      <w:proofErr w:type="gramEnd"/>
      <w:r>
        <w:rPr>
          <w:lang w:val="fr-FR"/>
        </w:rPr>
        <w:t xml:space="preserve"> "Mobile Location Protocol", [http://www.openmobilealliance.org].</w:t>
      </w:r>
    </w:p>
    <w:p w14:paraId="57559113" w14:textId="77777777" w:rsidR="00795183" w:rsidRDefault="00795183" w:rsidP="00795183">
      <w:pPr>
        <w:pStyle w:val="EX"/>
      </w:pPr>
      <w:r>
        <w:t>[14]</w:t>
      </w:r>
      <w:r>
        <w:tab/>
        <w:t>Void.</w:t>
      </w:r>
    </w:p>
    <w:p w14:paraId="08AB5A20" w14:textId="77777777" w:rsidR="00795183" w:rsidRDefault="00795183" w:rsidP="00795183">
      <w:pPr>
        <w:pStyle w:val="EX"/>
      </w:pPr>
      <w:r>
        <w:t>[15]</w:t>
      </w:r>
      <w:r>
        <w:tab/>
        <w:t>3GPP TS 38.455: "NG-RAN; NR Positioning Protocol A (</w:t>
      </w:r>
      <w:proofErr w:type="spellStart"/>
      <w:r>
        <w:t>NRPPa</w:t>
      </w:r>
      <w:proofErr w:type="spellEnd"/>
      <w:r>
        <w:t>)".</w:t>
      </w:r>
    </w:p>
    <w:p w14:paraId="30AD3765" w14:textId="77777777" w:rsidR="00795183" w:rsidRDefault="00795183" w:rsidP="00795183">
      <w:pPr>
        <w:pStyle w:val="EX"/>
      </w:pPr>
      <w:r>
        <w:t>[16]</w:t>
      </w:r>
      <w:r>
        <w:tab/>
        <w:t>3GPP TS 29.518: "5G System; Access and Mobility Management Services; Stage 3".</w:t>
      </w:r>
    </w:p>
    <w:p w14:paraId="0032F942" w14:textId="77777777" w:rsidR="00795183" w:rsidRDefault="00795183" w:rsidP="00795183">
      <w:pPr>
        <w:pStyle w:val="EX"/>
      </w:pPr>
      <w:r>
        <w:t>[17]</w:t>
      </w:r>
      <w:r>
        <w:tab/>
        <w:t>3GPP TS 25.305: "Stage 2 functional specification of User Equipment (UE) positioning in UTRAN".</w:t>
      </w:r>
    </w:p>
    <w:p w14:paraId="3E910B1B" w14:textId="77777777" w:rsidR="00795183" w:rsidRDefault="00795183" w:rsidP="00795183">
      <w:pPr>
        <w:pStyle w:val="EX"/>
      </w:pPr>
      <w:r>
        <w:t>[18]</w:t>
      </w:r>
      <w:r>
        <w:tab/>
        <w:t>3GPP TS 23.501: "System Architecture for the 5G System; Stage 2".</w:t>
      </w:r>
    </w:p>
    <w:p w14:paraId="5D63D224" w14:textId="77777777" w:rsidR="00795183" w:rsidRDefault="00795183" w:rsidP="00795183">
      <w:pPr>
        <w:pStyle w:val="EX"/>
      </w:pPr>
      <w:r>
        <w:t>[19]</w:t>
      </w:r>
      <w:r>
        <w:tab/>
        <w:t>3GPP TS 23.502: "Procedures for the 5G System; Stage 2".</w:t>
      </w:r>
    </w:p>
    <w:p w14:paraId="5981944E" w14:textId="77777777" w:rsidR="00795183" w:rsidRDefault="00795183" w:rsidP="00795183">
      <w:pPr>
        <w:pStyle w:val="EX"/>
      </w:pPr>
      <w:r>
        <w:t>[20]</w:t>
      </w:r>
      <w:r>
        <w:tab/>
        <w:t>3GPP TS 37.355: "LTE Positioning Protocol (LPP)".</w:t>
      </w:r>
    </w:p>
    <w:p w14:paraId="5B235D62" w14:textId="77777777" w:rsidR="00795183" w:rsidRDefault="00795183" w:rsidP="00795183">
      <w:pPr>
        <w:pStyle w:val="EX"/>
      </w:pPr>
      <w:r>
        <w:t>[21]</w:t>
      </w:r>
      <w:r>
        <w:tab/>
        <w:t>3GPP TS 23.316: "Wireless and wireline convergence access support for the 5G System (5GS)".</w:t>
      </w:r>
    </w:p>
    <w:p w14:paraId="76C26BC3" w14:textId="77777777" w:rsidR="00795183" w:rsidRDefault="00795183" w:rsidP="00795183">
      <w:pPr>
        <w:pStyle w:val="EX"/>
      </w:pPr>
      <w:r>
        <w:t>[22]</w:t>
      </w:r>
      <w:r>
        <w:tab/>
        <w:t>Void.</w:t>
      </w:r>
    </w:p>
    <w:p w14:paraId="1BAD1F03" w14:textId="77777777" w:rsidR="00795183" w:rsidRDefault="00795183" w:rsidP="00795183">
      <w:pPr>
        <w:pStyle w:val="EX"/>
      </w:pPr>
      <w:r>
        <w:t>[23]</w:t>
      </w:r>
      <w:r>
        <w:tab/>
        <w:t>ITU-T Recommendation E.164: "The international public telecommunication numbering plan".</w:t>
      </w:r>
    </w:p>
    <w:p w14:paraId="5B8B83A4" w14:textId="77777777" w:rsidR="00795183" w:rsidRDefault="00795183" w:rsidP="00795183">
      <w:pPr>
        <w:pStyle w:val="EX"/>
        <w:rPr>
          <w:rFonts w:eastAsia="SimSun"/>
          <w:lang w:eastAsia="zh-CN"/>
        </w:rPr>
      </w:pPr>
      <w:r>
        <w:lastRenderedPageBreak/>
        <w:t>[24]</w:t>
      </w:r>
      <w:r>
        <w:tab/>
        <w:t>3GPP TS 23.222: "Common Application Programming Interface (API) framework for 3GPP northbound APIs".</w:t>
      </w:r>
    </w:p>
    <w:p w14:paraId="12460458" w14:textId="77777777" w:rsidR="00795183" w:rsidRDefault="00795183" w:rsidP="00795183">
      <w:pPr>
        <w:pStyle w:val="EX"/>
        <w:rPr>
          <w:lang w:eastAsia="en-GB"/>
        </w:rPr>
      </w:pPr>
      <w:r>
        <w:t>[</w:t>
      </w:r>
      <w:r>
        <w:rPr>
          <w:rFonts w:eastAsia="SimSun"/>
          <w:lang w:eastAsia="zh-CN"/>
        </w:rPr>
        <w:t>25</w:t>
      </w:r>
      <w:r>
        <w:t>]</w:t>
      </w:r>
      <w:r>
        <w:tab/>
        <w:t>RFC 2396: "Uniform Resource Identifiers".</w:t>
      </w:r>
    </w:p>
    <w:p w14:paraId="23216EAD" w14:textId="77777777" w:rsidR="00795183" w:rsidRDefault="00795183" w:rsidP="00795183">
      <w:pPr>
        <w:pStyle w:val="EX"/>
      </w:pPr>
      <w:r>
        <w:t>[</w:t>
      </w:r>
      <w:r>
        <w:rPr>
          <w:rFonts w:eastAsia="SimSun"/>
          <w:lang w:eastAsia="zh-CN"/>
        </w:rPr>
        <w:t>26</w:t>
      </w:r>
      <w:r>
        <w:t>]</w:t>
      </w:r>
      <w:r>
        <w:tab/>
        <w:t>RFC</w:t>
      </w:r>
      <w:r>
        <w:rPr>
          <w:lang w:eastAsia="ko-KR"/>
        </w:rPr>
        <w:t> 3261</w:t>
      </w:r>
      <w:r>
        <w:t>: "SIP: Session Initiation Protocol".</w:t>
      </w:r>
    </w:p>
    <w:p w14:paraId="549F99FE" w14:textId="77777777" w:rsidR="00795183" w:rsidRDefault="00795183" w:rsidP="00795183">
      <w:pPr>
        <w:pStyle w:val="EX"/>
      </w:pPr>
      <w:r>
        <w:t>[</w:t>
      </w:r>
      <w:r>
        <w:rPr>
          <w:rFonts w:eastAsia="SimSun"/>
          <w:lang w:eastAsia="zh-CN"/>
        </w:rPr>
        <w:t>27</w:t>
      </w:r>
      <w:r>
        <w:t>]</w:t>
      </w:r>
      <w:r>
        <w:tab/>
        <w:t>3GPP </w:t>
      </w:r>
      <w:r>
        <w:rPr>
          <w:snapToGrid w:val="0"/>
        </w:rPr>
        <w:t>TS</w:t>
      </w:r>
      <w:r>
        <w:t> 23.228: "IP multimedia subsystem (IMS)".</w:t>
      </w:r>
    </w:p>
    <w:p w14:paraId="09E3997E" w14:textId="77777777" w:rsidR="00795183" w:rsidRDefault="00795183" w:rsidP="00795183">
      <w:pPr>
        <w:pStyle w:val="EX"/>
        <w:rPr>
          <w:rFonts w:eastAsia="SimSun"/>
          <w:lang w:eastAsia="zh-CN"/>
        </w:rPr>
      </w:pPr>
      <w:r>
        <w:rPr>
          <w:lang w:eastAsia="ko-KR"/>
        </w:rPr>
        <w:t>[</w:t>
      </w:r>
      <w:r>
        <w:rPr>
          <w:rFonts w:eastAsia="SimSun"/>
          <w:lang w:eastAsia="zh-CN"/>
        </w:rPr>
        <w:t>28</w:t>
      </w:r>
      <w:r>
        <w:rPr>
          <w:lang w:eastAsia="ko-KR"/>
        </w:rPr>
        <w:t>]</w:t>
      </w:r>
      <w:r>
        <w:rPr>
          <w:lang w:eastAsia="ko-KR"/>
        </w:rPr>
        <w:tab/>
        <w:t>3GPP TS 23.003: "Numbering, addressing and identification".</w:t>
      </w:r>
    </w:p>
    <w:p w14:paraId="7B841FAE" w14:textId="77777777" w:rsidR="00795183" w:rsidRDefault="00795183" w:rsidP="00795183">
      <w:pPr>
        <w:pStyle w:val="EX"/>
        <w:rPr>
          <w:rFonts w:eastAsia="SimSun"/>
          <w:lang w:eastAsia="zh-CN"/>
        </w:rPr>
      </w:pPr>
      <w:r>
        <w:t>[</w:t>
      </w:r>
      <w:r>
        <w:rPr>
          <w:rFonts w:eastAsia="SimSun"/>
          <w:lang w:eastAsia="zh-CN"/>
        </w:rPr>
        <w:t>29</w:t>
      </w:r>
      <w:r>
        <w:t>]</w:t>
      </w:r>
      <w:r>
        <w:tab/>
        <w:t>3GPP TS 29.002: "Mobile Application Part (MAP) specification".</w:t>
      </w:r>
    </w:p>
    <w:p w14:paraId="16C05D29" w14:textId="77777777" w:rsidR="00795183" w:rsidRDefault="00795183" w:rsidP="00795183">
      <w:pPr>
        <w:pStyle w:val="EX"/>
        <w:rPr>
          <w:lang w:eastAsia="zh-CN"/>
        </w:rPr>
      </w:pPr>
      <w:r>
        <w:t>[</w:t>
      </w:r>
      <w:r>
        <w:rPr>
          <w:rFonts w:eastAsia="SimSun"/>
          <w:lang w:eastAsia="zh-CN"/>
        </w:rPr>
        <w:t>30</w:t>
      </w:r>
      <w:r>
        <w:t>]</w:t>
      </w:r>
      <w:r>
        <w:tab/>
        <w:t>3GPP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 xml:space="preserve">32.271: "Telecommunication management; Charging management; </w:t>
      </w:r>
      <w:r>
        <w:t>Location</w:t>
      </w:r>
      <w:r>
        <w:rPr>
          <w:lang w:eastAsia="zh-CN"/>
        </w:rPr>
        <w:t xml:space="preserve"> Services (LCS) charging".</w:t>
      </w:r>
    </w:p>
    <w:p w14:paraId="6CC2A69D" w14:textId="77777777" w:rsidR="00795183" w:rsidRDefault="00795183" w:rsidP="00795183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eastAsia="SimSun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  <w:t>3GPP TS 32.298: "Telecommunication management; Charging management; Charging Data Record (CDR) parameter description".</w:t>
      </w:r>
    </w:p>
    <w:p w14:paraId="027EC223" w14:textId="77777777" w:rsidR="00795183" w:rsidRDefault="00795183" w:rsidP="00795183">
      <w:pPr>
        <w:pStyle w:val="EX"/>
        <w:rPr>
          <w:rFonts w:eastAsia="SimSun"/>
          <w:lang w:eastAsia="zh-CN"/>
        </w:rPr>
      </w:pPr>
      <w:r>
        <w:rPr>
          <w:lang w:eastAsia="zh-CN"/>
        </w:rPr>
        <w:t>[</w:t>
      </w:r>
      <w:r>
        <w:rPr>
          <w:rFonts w:eastAsia="SimSun"/>
          <w:lang w:eastAsia="zh-CN"/>
        </w:rPr>
        <w:t>32</w:t>
      </w:r>
      <w:r>
        <w:rPr>
          <w:lang w:eastAsia="zh-CN"/>
        </w:rPr>
        <w:t>]</w:t>
      </w:r>
      <w:r>
        <w:rPr>
          <w:lang w:eastAsia="zh-CN"/>
        </w:rPr>
        <w:tab/>
        <w:t>Void.</w:t>
      </w:r>
    </w:p>
    <w:p w14:paraId="53EA57CF" w14:textId="77777777" w:rsidR="00795183" w:rsidRDefault="00795183" w:rsidP="00795183">
      <w:pPr>
        <w:pStyle w:val="EX"/>
        <w:rPr>
          <w:rFonts w:eastAsia="SimSun"/>
          <w:lang w:eastAsia="en-GB"/>
        </w:rPr>
      </w:pPr>
      <w:r>
        <w:t>[</w:t>
      </w:r>
      <w:r>
        <w:rPr>
          <w:rFonts w:eastAsia="SimSun"/>
          <w:lang w:eastAsia="zh-CN"/>
        </w:rPr>
        <w:t>33</w:t>
      </w:r>
      <w:r>
        <w:t>]</w:t>
      </w:r>
      <w:r>
        <w:tab/>
        <w:t>3GPP TS 29.571: "5G System; Common Data Types for Service Based Interfaces; Stage 3".</w:t>
      </w:r>
    </w:p>
    <w:p w14:paraId="603788A6" w14:textId="77777777" w:rsidR="00795183" w:rsidRDefault="00795183" w:rsidP="00795183">
      <w:pPr>
        <w:pStyle w:val="EX"/>
        <w:rPr>
          <w:rFonts w:eastAsia="SimSun"/>
        </w:rPr>
      </w:pPr>
      <w:r>
        <w:t>[</w:t>
      </w:r>
      <w:r>
        <w:rPr>
          <w:rFonts w:eastAsia="SimSun"/>
          <w:lang w:eastAsia="zh-CN"/>
        </w:rPr>
        <w:t>34</w:t>
      </w:r>
      <w:r>
        <w:t>]</w:t>
      </w:r>
      <w:r>
        <w:tab/>
        <w:t>Void.</w:t>
      </w:r>
    </w:p>
    <w:p w14:paraId="4D824117" w14:textId="77777777" w:rsidR="00795183" w:rsidRDefault="00795183" w:rsidP="00795183">
      <w:pPr>
        <w:pStyle w:val="EX"/>
        <w:rPr>
          <w:rFonts w:eastAsia="SimSun"/>
        </w:rPr>
      </w:pPr>
      <w:r>
        <w:t>[</w:t>
      </w:r>
      <w:r>
        <w:rPr>
          <w:rFonts w:eastAsia="SimSun"/>
          <w:lang w:eastAsia="zh-CN"/>
        </w:rPr>
        <w:t>35</w:t>
      </w:r>
      <w:r>
        <w:t>]</w:t>
      </w:r>
      <w:r>
        <w:tab/>
        <w:t>3GPP TS 29.122: "T8 reference point for Northbound APIs".</w:t>
      </w:r>
    </w:p>
    <w:p w14:paraId="1907E1B4" w14:textId="77777777" w:rsidR="00795183" w:rsidRDefault="00795183" w:rsidP="00795183">
      <w:pPr>
        <w:pStyle w:val="EX"/>
        <w:rPr>
          <w:rFonts w:eastAsia="SimSun"/>
        </w:rPr>
      </w:pPr>
      <w:r>
        <w:t>[</w:t>
      </w:r>
      <w:r>
        <w:rPr>
          <w:rFonts w:eastAsia="SimSun"/>
          <w:lang w:eastAsia="zh-CN"/>
        </w:rPr>
        <w:t>36</w:t>
      </w:r>
      <w:r>
        <w:t>]</w:t>
      </w:r>
      <w:r>
        <w:tab/>
        <w:t>3GPP TS 24.571: "5G System (5GS); Control plane Location Services (LCS) procedures; Stage 3".</w:t>
      </w:r>
    </w:p>
    <w:p w14:paraId="5E6A81C4" w14:textId="77777777" w:rsidR="00795183" w:rsidRDefault="00795183" w:rsidP="00795183">
      <w:pPr>
        <w:pStyle w:val="EX"/>
        <w:rPr>
          <w:rFonts w:eastAsia="SimSun"/>
        </w:rPr>
      </w:pPr>
      <w:r>
        <w:t>[</w:t>
      </w:r>
      <w:r>
        <w:rPr>
          <w:rFonts w:eastAsia="SimSun"/>
          <w:lang w:eastAsia="zh-CN"/>
        </w:rPr>
        <w:t>37</w:t>
      </w:r>
      <w:r>
        <w:t>]</w:t>
      </w:r>
      <w:r>
        <w:tab/>
        <w:t>3GPP TS 23.288: "Architecture enhancements for 5G System (5GS) to support network data analytics services".</w:t>
      </w:r>
    </w:p>
    <w:p w14:paraId="37013211" w14:textId="3AAFFADF" w:rsidR="00795183" w:rsidRDefault="00795183" w:rsidP="00795183">
      <w:pPr>
        <w:pStyle w:val="EX"/>
        <w:rPr>
          <w:ins w:id="4" w:author="Ericsson" w:date="2023-02-24T08:09:00Z"/>
        </w:rPr>
      </w:pPr>
      <w:r>
        <w:t>[</w:t>
      </w:r>
      <w:r>
        <w:rPr>
          <w:rFonts w:eastAsia="SimSun"/>
          <w:lang w:eastAsia="zh-CN"/>
        </w:rPr>
        <w:t>38</w:t>
      </w:r>
      <w:r>
        <w:t>]</w:t>
      </w:r>
      <w:r>
        <w:tab/>
        <w:t>3GPP TS 38.413: "NG-RAN; NG Application Protocol (NGAP)".</w:t>
      </w:r>
    </w:p>
    <w:p w14:paraId="0C381A9A" w14:textId="4509E924" w:rsidR="00F72088" w:rsidRPr="00F72088" w:rsidRDefault="00F72088" w:rsidP="00F72088">
      <w:pPr>
        <w:pStyle w:val="EX"/>
      </w:pPr>
      <w:ins w:id="5" w:author="Ericsson" w:date="2023-02-24T08:09:00Z">
        <w:r>
          <w:t>[x]</w:t>
        </w:r>
        <w:r>
          <w:tab/>
          <w:t>3GPP TS 23.586: "</w:t>
        </w:r>
      </w:ins>
      <w:ins w:id="6" w:author="Ericsson" w:date="2023-02-24T08:10:00Z">
        <w:r w:rsidRPr="00F72088">
          <w:t xml:space="preserve"> Ranging based services and </w:t>
        </w:r>
        <w:proofErr w:type="spellStart"/>
        <w:r w:rsidRPr="00F72088">
          <w:t>Sidelink</w:t>
        </w:r>
        <w:proofErr w:type="spellEnd"/>
        <w:r w:rsidRPr="00F72088">
          <w:t xml:space="preserve"> Positioning</w:t>
        </w:r>
      </w:ins>
      <w:ins w:id="7" w:author="Ericsson" w:date="2023-02-24T08:09:00Z">
        <w:r>
          <w:t>"</w:t>
        </w:r>
      </w:ins>
      <w:ins w:id="8" w:author="Ericsson" w:date="2023-02-24T08:10:00Z">
        <w:r w:rsidR="00A560BB">
          <w:t>.</w:t>
        </w:r>
      </w:ins>
    </w:p>
    <w:p w14:paraId="3A3C293F" w14:textId="72924557" w:rsidR="00F72088" w:rsidRPr="00F72088" w:rsidRDefault="00F72088" w:rsidP="00F720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rFonts w:eastAsia="SimSun"/>
          <w:color w:val="FFFFFF"/>
        </w:rPr>
      </w:pPr>
      <w:r w:rsidRPr="00F72088">
        <w:rPr>
          <w:rFonts w:eastAsia="SimSun"/>
          <w:color w:val="FFFFFF"/>
        </w:rPr>
        <w:t>**** NEXT CHANGE ****</w:t>
      </w:r>
    </w:p>
    <w:p w14:paraId="6A69E5CA" w14:textId="77777777" w:rsidR="00F72088" w:rsidRDefault="00F72088" w:rsidP="00F72088">
      <w:pPr>
        <w:pStyle w:val="Heading2"/>
        <w:rPr>
          <w:lang w:eastAsia="en-GB"/>
        </w:rPr>
      </w:pPr>
      <w:bookmarkStart w:id="9" w:name="_Toc58920559"/>
      <w:bookmarkStart w:id="10" w:name="_Toc122418050"/>
      <w:r>
        <w:t>3.1</w:t>
      </w:r>
      <w:r>
        <w:tab/>
        <w:t>Definitions</w:t>
      </w:r>
      <w:bookmarkEnd w:id="9"/>
      <w:bookmarkEnd w:id="10"/>
    </w:p>
    <w:p w14:paraId="7BA1778E" w14:textId="77777777" w:rsidR="00F72088" w:rsidRDefault="00F72088" w:rsidP="00F72088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7C74887B" w14:textId="77777777" w:rsidR="00F72088" w:rsidRDefault="00F72088" w:rsidP="00F72088">
      <w:r>
        <w:rPr>
          <w:b/>
          <w:bCs/>
        </w:rPr>
        <w:t>5G enhanced positioning area:</w:t>
      </w:r>
      <w:r>
        <w:t xml:space="preserve"> see TS 22.261 [3].</w:t>
      </w:r>
    </w:p>
    <w:p w14:paraId="1DA4C74E" w14:textId="77777777" w:rsidR="00F72088" w:rsidRDefault="00F72088" w:rsidP="00F72088">
      <w:r>
        <w:rPr>
          <w:b/>
          <w:bCs/>
        </w:rPr>
        <w:t>5G positioning service area:</w:t>
      </w:r>
      <w:r>
        <w:t xml:space="preserve"> see TS 22.261 [3].</w:t>
      </w:r>
    </w:p>
    <w:p w14:paraId="557EAF1C" w14:textId="77777777" w:rsidR="00F72088" w:rsidRDefault="00F72088" w:rsidP="00F72088">
      <w:r>
        <w:rPr>
          <w:b/>
        </w:rPr>
        <w:t>LCS Client:</w:t>
      </w:r>
      <w:r>
        <w:t xml:space="preserve"> entity that interacts with GMLC for the purpose of obtaining location information for one or more UEs. The LCS Client may reside in the UE.</w:t>
      </w:r>
    </w:p>
    <w:p w14:paraId="7810B2B7" w14:textId="77777777" w:rsidR="00F72088" w:rsidRDefault="00F72088" w:rsidP="00F72088">
      <w:r>
        <w:t>For the purposes of the present document, the following terms and definitions given in TS 23.271 [4] apply:</w:t>
      </w:r>
    </w:p>
    <w:p w14:paraId="33A505C0" w14:textId="77777777" w:rsidR="00F72088" w:rsidRDefault="00F72088" w:rsidP="00F72088">
      <w:pPr>
        <w:rPr>
          <w:lang w:eastAsia="ja-JP"/>
        </w:rPr>
      </w:pPr>
      <w:r>
        <w:rPr>
          <w:b/>
        </w:rPr>
        <w:t xml:space="preserve">Call Related: </w:t>
      </w:r>
      <w:r>
        <w:rPr>
          <w:lang w:eastAsia="ja-JP"/>
        </w:rPr>
        <w:t xml:space="preserve">see </w:t>
      </w:r>
      <w:r>
        <w:t>TS 23.271 </w:t>
      </w:r>
      <w:r>
        <w:rPr>
          <w:lang w:eastAsia="ja-JP"/>
        </w:rPr>
        <w:t>[4].</w:t>
      </w:r>
    </w:p>
    <w:p w14:paraId="5CDA668C" w14:textId="77777777" w:rsidR="00F72088" w:rsidRDefault="00F72088" w:rsidP="00F72088">
      <w:pPr>
        <w:rPr>
          <w:lang w:eastAsia="ja-JP"/>
        </w:rPr>
      </w:pPr>
      <w:r>
        <w:rPr>
          <w:b/>
        </w:rPr>
        <w:t>Codeword:</w:t>
      </w:r>
      <w:r>
        <w:rPr>
          <w:lang w:eastAsia="ja-JP"/>
        </w:rPr>
        <w:t xml:space="preserve"> see </w:t>
      </w:r>
      <w:r>
        <w:t>TS 23.271 [</w:t>
      </w:r>
      <w:r>
        <w:rPr>
          <w:lang w:eastAsia="ja-JP"/>
        </w:rPr>
        <w:t>4].</w:t>
      </w:r>
    </w:p>
    <w:p w14:paraId="419CF3DB" w14:textId="77777777" w:rsidR="00F72088" w:rsidRDefault="00F72088" w:rsidP="00F72088">
      <w:pPr>
        <w:rPr>
          <w:lang w:eastAsia="ja-JP"/>
        </w:rPr>
      </w:pPr>
      <w:r>
        <w:rPr>
          <w:b/>
        </w:rPr>
        <w:t xml:space="preserve">Current Location: </w:t>
      </w:r>
      <w:r>
        <w:rPr>
          <w:lang w:eastAsia="ja-JP"/>
        </w:rPr>
        <w:t>see TS </w:t>
      </w:r>
      <w:r>
        <w:t>23.271</w:t>
      </w:r>
      <w:r>
        <w:rPr>
          <w:lang w:eastAsia="ja-JP"/>
        </w:rPr>
        <w:t> </w:t>
      </w:r>
      <w:r>
        <w:t>[</w:t>
      </w:r>
      <w:r>
        <w:rPr>
          <w:lang w:eastAsia="ja-JP"/>
        </w:rPr>
        <w:t>4].</w:t>
      </w:r>
    </w:p>
    <w:p w14:paraId="3D440116" w14:textId="77777777" w:rsidR="00F72088" w:rsidRDefault="00F72088" w:rsidP="00F72088">
      <w:pPr>
        <w:rPr>
          <w:lang w:eastAsia="ja-JP"/>
        </w:rPr>
      </w:pPr>
      <w:r>
        <w:rPr>
          <w:b/>
        </w:rPr>
        <w:t>Deferred location request:</w:t>
      </w:r>
      <w:r>
        <w:rPr>
          <w:lang w:eastAsia="ja-JP"/>
        </w:rPr>
        <w:t xml:space="preserve"> see </w:t>
      </w:r>
      <w:r>
        <w:t>TS 23.271 [</w:t>
      </w:r>
      <w:r>
        <w:rPr>
          <w:lang w:eastAsia="ja-JP"/>
        </w:rPr>
        <w:t>4].</w:t>
      </w:r>
    </w:p>
    <w:p w14:paraId="74EA6B60" w14:textId="77777777" w:rsidR="00F72088" w:rsidRDefault="00F72088" w:rsidP="00F72088">
      <w:pPr>
        <w:rPr>
          <w:lang w:eastAsia="en-GB"/>
        </w:rPr>
      </w:pPr>
      <w:r>
        <w:rPr>
          <w:b/>
          <w:bCs/>
        </w:rPr>
        <w:t>DL Positioning:</w:t>
      </w:r>
      <w:r>
        <w:t xml:space="preserve"> positioning of a target UE in which the target UE obtains downlink measurements for a 3GPP RAT.</w:t>
      </w:r>
    </w:p>
    <w:p w14:paraId="60263F87" w14:textId="77777777" w:rsidR="00F72088" w:rsidRDefault="00F72088" w:rsidP="00F72088">
      <w:pPr>
        <w:rPr>
          <w:lang w:eastAsia="ja-JP"/>
        </w:rPr>
      </w:pPr>
      <w:r>
        <w:rPr>
          <w:b/>
        </w:rPr>
        <w:t>Immediate location request:</w:t>
      </w:r>
      <w:r>
        <w:rPr>
          <w:lang w:eastAsia="ja-JP"/>
        </w:rPr>
        <w:t xml:space="preserve"> see </w:t>
      </w:r>
      <w:r>
        <w:t>TS 23.271 [</w:t>
      </w:r>
      <w:r>
        <w:rPr>
          <w:lang w:eastAsia="ja-JP"/>
        </w:rPr>
        <w:t>4].</w:t>
      </w:r>
    </w:p>
    <w:p w14:paraId="36600F69" w14:textId="77777777" w:rsidR="00F72088" w:rsidRDefault="00F72088" w:rsidP="00F72088">
      <w:pPr>
        <w:rPr>
          <w:lang w:eastAsia="ja-JP"/>
        </w:rPr>
      </w:pPr>
      <w:r>
        <w:rPr>
          <w:b/>
        </w:rPr>
        <w:t>Last Known Location:</w:t>
      </w:r>
      <w:r>
        <w:rPr>
          <w:lang w:eastAsia="ja-JP"/>
        </w:rPr>
        <w:t xml:space="preserve"> see TS </w:t>
      </w:r>
      <w:r>
        <w:t>23.271</w:t>
      </w:r>
      <w:r>
        <w:rPr>
          <w:lang w:eastAsia="ja-JP"/>
        </w:rPr>
        <w:t> </w:t>
      </w:r>
      <w:r>
        <w:t>[</w:t>
      </w:r>
      <w:r>
        <w:rPr>
          <w:lang w:eastAsia="ja-JP"/>
        </w:rPr>
        <w:t>4].</w:t>
      </w:r>
    </w:p>
    <w:p w14:paraId="1E3C022B" w14:textId="77777777" w:rsidR="00F72088" w:rsidRDefault="00F72088" w:rsidP="00F72088">
      <w:pPr>
        <w:rPr>
          <w:lang w:eastAsia="ja-JP"/>
        </w:rPr>
      </w:pPr>
      <w:r>
        <w:rPr>
          <w:b/>
        </w:rPr>
        <w:lastRenderedPageBreak/>
        <w:t>LCS (</w:t>
      </w:r>
      <w:proofErr w:type="spellStart"/>
      <w:r>
        <w:rPr>
          <w:b/>
        </w:rPr>
        <w:t>LoCation</w:t>
      </w:r>
      <w:proofErr w:type="spellEnd"/>
      <w:r>
        <w:rPr>
          <w:b/>
        </w:rPr>
        <w:t xml:space="preserve"> Services): </w:t>
      </w:r>
      <w:r>
        <w:rPr>
          <w:lang w:eastAsia="ja-JP"/>
        </w:rPr>
        <w:t xml:space="preserve">see </w:t>
      </w:r>
      <w:r>
        <w:t>TS 23.271 [</w:t>
      </w:r>
      <w:r>
        <w:rPr>
          <w:lang w:eastAsia="ja-JP"/>
        </w:rPr>
        <w:t>4].</w:t>
      </w:r>
    </w:p>
    <w:p w14:paraId="7F2BE8FC" w14:textId="77777777" w:rsidR="00F72088" w:rsidRDefault="00F72088" w:rsidP="00F72088">
      <w:pPr>
        <w:rPr>
          <w:lang w:eastAsia="en-GB"/>
        </w:rPr>
      </w:pPr>
      <w:r>
        <w:rPr>
          <w:b/>
          <w:bCs/>
        </w:rPr>
        <w:t>Local Co-ordinates:</w:t>
      </w:r>
      <w:r>
        <w:t xml:space="preserve"> see TS 23.032 [8].</w:t>
      </w:r>
    </w:p>
    <w:p w14:paraId="529602AF" w14:textId="02185DB3" w:rsidR="00F72088" w:rsidRDefault="00F72088" w:rsidP="00F72088">
      <w:pPr>
        <w:rPr>
          <w:ins w:id="11" w:author="Ericsson" w:date="2023-02-24T08:08:00Z"/>
        </w:rPr>
      </w:pPr>
      <w:r>
        <w:rPr>
          <w:b/>
          <w:bCs/>
        </w:rPr>
        <w:t>Local Location:</w:t>
      </w:r>
      <w:r>
        <w:t xml:space="preserve"> location determined by Local Co-ordinate(s).</w:t>
      </w:r>
    </w:p>
    <w:p w14:paraId="7BCF5A97" w14:textId="51AC00FA" w:rsidR="00F72088" w:rsidRDefault="00F72088" w:rsidP="00F72088">
      <w:ins w:id="12" w:author="Ericsson" w:date="2023-02-24T08:08:00Z">
        <w:r w:rsidRPr="00F72088">
          <w:rPr>
            <w:b/>
            <w:bCs/>
            <w:rPrChange w:id="13" w:author="Ericsson" w:date="2023-02-24T08:09:00Z">
              <w:rPr/>
            </w:rPrChange>
          </w:rPr>
          <w:t>Located UE:</w:t>
        </w:r>
        <w:r>
          <w:t xml:space="preserve"> see TS 23.586 [x].</w:t>
        </w:r>
      </w:ins>
    </w:p>
    <w:p w14:paraId="5FF1C638" w14:textId="77777777" w:rsidR="00F72088" w:rsidRDefault="00F72088" w:rsidP="00F72088">
      <w:pPr>
        <w:rPr>
          <w:lang w:eastAsia="ja-JP"/>
        </w:rPr>
      </w:pPr>
      <w:r>
        <w:rPr>
          <w:b/>
        </w:rPr>
        <w:t>Location Estimate:</w:t>
      </w:r>
      <w:r>
        <w:rPr>
          <w:lang w:eastAsia="ja-JP"/>
        </w:rPr>
        <w:t xml:space="preserve"> see </w:t>
      </w:r>
      <w:r>
        <w:t>TS 23.271 [</w:t>
      </w:r>
      <w:r>
        <w:rPr>
          <w:lang w:eastAsia="ja-JP"/>
        </w:rPr>
        <w:t>4].</w:t>
      </w:r>
    </w:p>
    <w:p w14:paraId="594E3998" w14:textId="77777777" w:rsidR="00F72088" w:rsidRDefault="00F72088" w:rsidP="00F72088">
      <w:pPr>
        <w:rPr>
          <w:lang w:eastAsia="en-GB"/>
        </w:rPr>
      </w:pPr>
      <w:r>
        <w:rPr>
          <w:b/>
          <w:bCs/>
        </w:rPr>
        <w:t>Mobile Base Station Relay:</w:t>
      </w:r>
      <w:r>
        <w:t xml:space="preserve"> see TS 23.501 [18].</w:t>
      </w:r>
    </w:p>
    <w:p w14:paraId="29046199" w14:textId="77777777" w:rsidR="00F72088" w:rsidRDefault="00F72088" w:rsidP="00F72088">
      <w:pPr>
        <w:rPr>
          <w:lang w:eastAsia="ja-JP"/>
        </w:rPr>
      </w:pPr>
      <w:r>
        <w:rPr>
          <w:b/>
        </w:rPr>
        <w:t xml:space="preserve">Pseudonym: </w:t>
      </w:r>
      <w:r>
        <w:rPr>
          <w:lang w:eastAsia="ja-JP"/>
        </w:rPr>
        <w:t xml:space="preserve">see </w:t>
      </w:r>
      <w:r>
        <w:t>TS 23.271 [</w:t>
      </w:r>
      <w:r>
        <w:rPr>
          <w:lang w:eastAsia="ja-JP"/>
        </w:rPr>
        <w:t>4].</w:t>
      </w:r>
    </w:p>
    <w:p w14:paraId="2820FB35" w14:textId="77777777" w:rsidR="00F72088" w:rsidRDefault="00F72088" w:rsidP="00F72088">
      <w:pPr>
        <w:rPr>
          <w:lang w:eastAsia="ko-KR"/>
        </w:rPr>
      </w:pPr>
      <w:r>
        <w:rPr>
          <w:b/>
        </w:rPr>
        <w:t>Pseudonym mediation device</w:t>
      </w:r>
      <w:r>
        <w:rPr>
          <w:lang w:eastAsia="ja-JP"/>
        </w:rPr>
        <w:t xml:space="preserve">: Functionality that verifies pseudonyms to </w:t>
      </w:r>
      <w:proofErr w:type="spellStart"/>
      <w:r>
        <w:rPr>
          <w:lang w:eastAsia="ja-JP"/>
        </w:rPr>
        <w:t>verinyms</w:t>
      </w:r>
      <w:proofErr w:type="spellEnd"/>
      <w:r>
        <w:rPr>
          <w:lang w:eastAsia="ja-JP"/>
        </w:rPr>
        <w:t>.</w:t>
      </w:r>
    </w:p>
    <w:p w14:paraId="1451E4D1" w14:textId="77777777" w:rsidR="00F72088" w:rsidRDefault="00F72088" w:rsidP="00F72088">
      <w:pPr>
        <w:rPr>
          <w:lang w:eastAsia="en-GB"/>
        </w:rPr>
      </w:pPr>
      <w:r>
        <w:rPr>
          <w:b/>
          <w:bCs/>
        </w:rPr>
        <w:t>RAT Independent Positioning:</w:t>
      </w:r>
      <w:r>
        <w:t xml:space="preserve"> positioning of a target UE in which the target UE obtains measurements not related to a 3GPP RAT.</w:t>
      </w:r>
    </w:p>
    <w:p w14:paraId="24C3E11F" w14:textId="77777777" w:rsidR="00F72088" w:rsidRDefault="00F72088" w:rsidP="00F72088">
      <w:pPr>
        <w:rPr>
          <w:lang w:eastAsia="ja-JP"/>
        </w:rPr>
      </w:pPr>
      <w:r>
        <w:rPr>
          <w:b/>
        </w:rPr>
        <w:t>Requestor</w:t>
      </w:r>
      <w:r>
        <w:rPr>
          <w:lang w:eastAsia="ja-JP"/>
        </w:rPr>
        <w:t xml:space="preserve">: see </w:t>
      </w:r>
      <w:r>
        <w:t>TS 23.271 [</w:t>
      </w:r>
      <w:r>
        <w:rPr>
          <w:lang w:eastAsia="ja-JP"/>
        </w:rPr>
        <w:t>4].</w:t>
      </w:r>
    </w:p>
    <w:p w14:paraId="09A028C6" w14:textId="77777777" w:rsidR="00F72088" w:rsidRDefault="00F72088" w:rsidP="00F72088">
      <w:pPr>
        <w:rPr>
          <w:lang w:eastAsia="ko-KR"/>
        </w:rPr>
      </w:pPr>
      <w:r>
        <w:rPr>
          <w:b/>
        </w:rPr>
        <w:t>Requestor Identity</w:t>
      </w:r>
      <w:r>
        <w:rPr>
          <w:lang w:eastAsia="ja-JP"/>
        </w:rPr>
        <w:t xml:space="preserve">: see </w:t>
      </w:r>
      <w:r>
        <w:t>TS 23.271 [</w:t>
      </w:r>
      <w:r>
        <w:rPr>
          <w:lang w:eastAsia="ja-JP"/>
        </w:rPr>
        <w:t>4].</w:t>
      </w:r>
    </w:p>
    <w:p w14:paraId="6048E47B" w14:textId="77777777" w:rsidR="00F72088" w:rsidRDefault="00F72088" w:rsidP="00F72088">
      <w:pPr>
        <w:rPr>
          <w:lang w:eastAsia="en-GB"/>
        </w:rPr>
      </w:pPr>
      <w:r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6772377F" w14:textId="77777777" w:rsidR="00F72088" w:rsidRDefault="00F72088" w:rsidP="00F72088">
      <w:r>
        <w:rPr>
          <w:b/>
          <w:bCs/>
        </w:rPr>
        <w:t>Scheduled Location Time:</w:t>
      </w:r>
      <w:r>
        <w:t xml:space="preserve"> a future global time (</w:t>
      </w:r>
      <w:proofErr w:type="gramStart"/>
      <w:r>
        <w:t>e.g.</w:t>
      </w:r>
      <w:proofErr w:type="gramEnd"/>
      <w:r>
        <w:t xml:space="preserve"> UTC) at which a UE is to be located.</w:t>
      </w:r>
    </w:p>
    <w:p w14:paraId="23C7E3CC" w14:textId="4EAE6736" w:rsidR="00F72088" w:rsidRDefault="00F72088" w:rsidP="00F72088">
      <w:pPr>
        <w:rPr>
          <w:ins w:id="14" w:author="Ericsson" w:date="2023-02-24T08:08:00Z"/>
        </w:rPr>
      </w:pPr>
      <w:r>
        <w:rPr>
          <w:b/>
          <w:bCs/>
        </w:rPr>
        <w:t>Service Type:</w:t>
      </w:r>
      <w:r>
        <w:t xml:space="preserve"> see TS 23.271 [4].</w:t>
      </w:r>
    </w:p>
    <w:p w14:paraId="13BA6E24" w14:textId="11B72916" w:rsidR="00F72088" w:rsidRDefault="00F72088" w:rsidP="00F72088">
      <w:proofErr w:type="spellStart"/>
      <w:ins w:id="15" w:author="Ericsson" w:date="2023-02-24T08:08:00Z">
        <w:r w:rsidRPr="00F72088">
          <w:rPr>
            <w:b/>
            <w:bCs/>
            <w:rPrChange w:id="16" w:author="Ericsson" w:date="2023-02-24T08:09:00Z">
              <w:rPr/>
            </w:rPrChange>
          </w:rPr>
          <w:t>Sidelink</w:t>
        </w:r>
        <w:proofErr w:type="spellEnd"/>
        <w:r w:rsidRPr="00F72088">
          <w:rPr>
            <w:b/>
            <w:bCs/>
            <w:rPrChange w:id="17" w:author="Ericsson" w:date="2023-02-24T08:09:00Z">
              <w:rPr/>
            </w:rPrChange>
          </w:rPr>
          <w:t xml:space="preserve"> Positioning:</w:t>
        </w:r>
        <w:r>
          <w:t xml:space="preserve"> see TS 23.586 [x]</w:t>
        </w:r>
      </w:ins>
    </w:p>
    <w:p w14:paraId="467AC8B9" w14:textId="77777777" w:rsidR="00F72088" w:rsidRDefault="00F72088" w:rsidP="00F72088">
      <w:pPr>
        <w:rPr>
          <w:lang w:eastAsia="ja-JP"/>
        </w:rPr>
      </w:pPr>
      <w:r>
        <w:rPr>
          <w:b/>
        </w:rPr>
        <w:t>Target UE:</w:t>
      </w:r>
      <w:r>
        <w:rPr>
          <w:lang w:eastAsia="ja-JP"/>
        </w:rPr>
        <w:t xml:space="preserve"> see </w:t>
      </w:r>
      <w:r>
        <w:t>TS 23.271 [</w:t>
      </w:r>
      <w:r>
        <w:rPr>
          <w:lang w:eastAsia="ja-JP"/>
        </w:rPr>
        <w:t>4].</w:t>
      </w:r>
    </w:p>
    <w:p w14:paraId="6F734336" w14:textId="77777777" w:rsidR="00F72088" w:rsidRDefault="00F72088" w:rsidP="00F72088">
      <w:pPr>
        <w:rPr>
          <w:lang w:eastAsia="en-GB"/>
        </w:rPr>
      </w:pPr>
      <w:r>
        <w:rPr>
          <w:b/>
          <w:bCs/>
        </w:rPr>
        <w:t>UL Positioning:</w:t>
      </w:r>
      <w:r>
        <w:t xml:space="preserve"> positioning of a target UE in which NG-RAN obtains uplink measurements of the target UE for a 3GPP RAT.</w:t>
      </w:r>
    </w:p>
    <w:p w14:paraId="33E65EF0" w14:textId="77777777" w:rsidR="00F72088" w:rsidRDefault="00F72088" w:rsidP="00F72088">
      <w:r>
        <w:rPr>
          <w:b/>
          <w:bCs/>
        </w:rPr>
        <w:t>UL+DL Positioning:</w:t>
      </w:r>
      <w:r>
        <w:t xml:space="preserve"> positioning of a target UE using both DL Positioning and UL Positioning.</w:t>
      </w:r>
    </w:p>
    <w:p w14:paraId="27D4DB74" w14:textId="77777777" w:rsidR="00F72088" w:rsidRDefault="00F72088" w:rsidP="00F72088">
      <w:pPr>
        <w:rPr>
          <w:lang w:eastAsia="ja-JP"/>
        </w:rPr>
      </w:pPr>
      <w:r>
        <w:rPr>
          <w:b/>
        </w:rPr>
        <w:t>Velocity:</w:t>
      </w:r>
      <w:r>
        <w:rPr>
          <w:lang w:eastAsia="ja-JP"/>
        </w:rPr>
        <w:t xml:space="preserve"> see </w:t>
      </w:r>
      <w:r>
        <w:t>TS 23.271 [</w:t>
      </w:r>
      <w:r>
        <w:rPr>
          <w:lang w:eastAsia="ja-JP"/>
        </w:rPr>
        <w:t>4].</w:t>
      </w:r>
    </w:p>
    <w:p w14:paraId="2BF3C8CF" w14:textId="47CEE466" w:rsidR="00F72088" w:rsidRDefault="00F72088" w:rsidP="00F72088">
      <w:pPr>
        <w:rPr>
          <w:lang w:eastAsia="ja-JP"/>
        </w:rPr>
      </w:pPr>
      <w:proofErr w:type="spellStart"/>
      <w:r>
        <w:rPr>
          <w:b/>
        </w:rPr>
        <w:t>Verinym</w:t>
      </w:r>
      <w:proofErr w:type="spellEnd"/>
      <w:r>
        <w:rPr>
          <w:lang w:eastAsia="ja-JP"/>
        </w:rPr>
        <w:t xml:space="preserve">: see </w:t>
      </w:r>
      <w:r>
        <w:t>TS 23.271 [</w:t>
      </w:r>
      <w:r>
        <w:rPr>
          <w:lang w:eastAsia="ja-JP"/>
        </w:rPr>
        <w:t>4].</w:t>
      </w:r>
    </w:p>
    <w:p w14:paraId="5D5D2186" w14:textId="17F8C77A" w:rsidR="00F72088" w:rsidRPr="00F72088" w:rsidRDefault="00F72088" w:rsidP="00F720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ja-JP"/>
        </w:rPr>
      </w:pPr>
      <w:r w:rsidRPr="00F72088">
        <w:rPr>
          <w:color w:val="FFFFFF"/>
          <w:lang w:eastAsia="ja-JP"/>
        </w:rPr>
        <w:t>**** NEXT CHANGE ****</w:t>
      </w:r>
    </w:p>
    <w:p w14:paraId="0B2B3A81" w14:textId="615D1318" w:rsidR="00F72088" w:rsidRDefault="00F72088" w:rsidP="00F72088">
      <w:pPr>
        <w:pStyle w:val="Heading3"/>
        <w:rPr>
          <w:ins w:id="18" w:author="Ericsson" w:date="2023-02-24T08:04:00Z"/>
          <w:lang w:eastAsia="ja-JP"/>
        </w:rPr>
      </w:pPr>
      <w:ins w:id="19" w:author="Ericsson" w:date="2023-02-24T08:04:00Z">
        <w:r>
          <w:rPr>
            <w:lang w:eastAsia="ja-JP"/>
          </w:rPr>
          <w:t>4.2.x</w:t>
        </w:r>
        <w:r>
          <w:rPr>
            <w:lang w:eastAsia="ja-JP"/>
          </w:rPr>
          <w:tab/>
          <w:t xml:space="preserve">Reference architecture with </w:t>
        </w:r>
        <w:proofErr w:type="spellStart"/>
        <w:r>
          <w:rPr>
            <w:lang w:eastAsia="ja-JP"/>
          </w:rPr>
          <w:t>sidelink</w:t>
        </w:r>
        <w:proofErr w:type="spellEnd"/>
        <w:r>
          <w:rPr>
            <w:lang w:eastAsia="ja-JP"/>
          </w:rPr>
          <w:t xml:space="preserve"> positioning</w:t>
        </w:r>
      </w:ins>
    </w:p>
    <w:p w14:paraId="641C4B61" w14:textId="591E0B43" w:rsidR="00F72088" w:rsidRDefault="004A25CC" w:rsidP="004A25CC">
      <w:pPr>
        <w:rPr>
          <w:lang w:eastAsia="ja-JP"/>
        </w:rPr>
      </w:pPr>
      <w:ins w:id="20" w:author="Richárd Bátorfi" w:date="2023-02-24T08:33:00Z">
        <w:r w:rsidRPr="004A25CC">
          <w:rPr>
            <w:lang w:eastAsia="ja-JP"/>
          </w:rPr>
          <w:t xml:space="preserve">Architectural reference model for 5GS LCS with </w:t>
        </w:r>
        <w:proofErr w:type="spellStart"/>
        <w:r w:rsidRPr="004A25CC">
          <w:rPr>
            <w:lang w:eastAsia="ja-JP"/>
          </w:rPr>
          <w:t>sidelink</w:t>
        </w:r>
        <w:proofErr w:type="spellEnd"/>
        <w:r w:rsidRPr="004A25CC">
          <w:rPr>
            <w:lang w:eastAsia="ja-JP"/>
          </w:rPr>
          <w:t xml:space="preserve"> positioning in reference point representation and in SBI representation is in clause 4.2 of TS</w:t>
        </w:r>
      </w:ins>
      <w:ins w:id="21" w:author="MediaTek Inc." w:date="2023-02-24T10:18:00Z">
        <w:r w:rsidR="001A6C61">
          <w:rPr>
            <w:lang w:eastAsia="ja-JP"/>
          </w:rPr>
          <w:t> </w:t>
        </w:r>
      </w:ins>
      <w:ins w:id="22" w:author="Richárd Bátorfi" w:date="2023-02-24T08:33:00Z">
        <w:r w:rsidRPr="004A25CC">
          <w:rPr>
            <w:lang w:eastAsia="ja-JP"/>
          </w:rPr>
          <w:t>23.586</w:t>
        </w:r>
      </w:ins>
      <w:ins w:id="23" w:author="MediaTek Inc." w:date="2023-02-24T10:18:00Z">
        <w:r w:rsidR="001A6C61">
          <w:rPr>
            <w:lang w:eastAsia="ja-JP"/>
          </w:rPr>
          <w:t> </w:t>
        </w:r>
      </w:ins>
      <w:ins w:id="24" w:author="Richárd Bátorfi" w:date="2023-02-24T08:33:00Z">
        <w:r w:rsidRPr="004A25CC">
          <w:rPr>
            <w:lang w:eastAsia="ja-JP"/>
          </w:rPr>
          <w:t>[X].</w:t>
        </w:r>
      </w:ins>
    </w:p>
    <w:p w14:paraId="055E02B1" w14:textId="0299E492" w:rsidR="00A560BB" w:rsidRPr="00A560BB" w:rsidRDefault="00A560BB" w:rsidP="00A5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ja-JP"/>
        </w:rPr>
      </w:pPr>
      <w:r w:rsidRPr="00A560BB">
        <w:rPr>
          <w:color w:val="FFFFFF"/>
          <w:lang w:eastAsia="ja-JP"/>
        </w:rPr>
        <w:t>**** END OF CHANGES ****</w:t>
      </w:r>
    </w:p>
    <w:p w14:paraId="71A776B7" w14:textId="77777777" w:rsidR="00F72088" w:rsidRPr="00F72088" w:rsidRDefault="00F72088" w:rsidP="00F72088">
      <w:pPr>
        <w:rPr>
          <w:color w:val="FFFFFF"/>
          <w:lang w:eastAsia="ja-JP"/>
        </w:rPr>
      </w:pPr>
    </w:p>
    <w:sectPr w:rsidR="00F72088" w:rsidRPr="00F7208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298E" w14:textId="77777777" w:rsidR="00656925" w:rsidRDefault="00656925">
      <w:r>
        <w:separator/>
      </w:r>
    </w:p>
  </w:endnote>
  <w:endnote w:type="continuationSeparator" w:id="0">
    <w:p w14:paraId="7F925155" w14:textId="77777777" w:rsidR="00656925" w:rsidRDefault="0065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23080" w14:textId="77777777" w:rsidR="00656925" w:rsidRDefault="00656925">
      <w:r>
        <w:separator/>
      </w:r>
    </w:p>
  </w:footnote>
  <w:footnote w:type="continuationSeparator" w:id="0">
    <w:p w14:paraId="178148B1" w14:textId="77777777" w:rsidR="00656925" w:rsidRDefault="00656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ichárd Bátorfi">
    <w15:presenceInfo w15:providerId="AD" w15:userId="S::richard.batorfi@ericsson.com::03ca1aae-a01d-4d76-942e-f9f832e8b881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64A"/>
    <w:rsid w:val="00130FFF"/>
    <w:rsid w:val="00145D43"/>
    <w:rsid w:val="00192C46"/>
    <w:rsid w:val="001A08B3"/>
    <w:rsid w:val="001A6C61"/>
    <w:rsid w:val="001A7B60"/>
    <w:rsid w:val="001B52F0"/>
    <w:rsid w:val="001B7A65"/>
    <w:rsid w:val="001C0B0E"/>
    <w:rsid w:val="001E41F3"/>
    <w:rsid w:val="0026004D"/>
    <w:rsid w:val="002640DD"/>
    <w:rsid w:val="00275D12"/>
    <w:rsid w:val="00284FEB"/>
    <w:rsid w:val="002860C4"/>
    <w:rsid w:val="002A32C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A88"/>
    <w:rsid w:val="004A25CC"/>
    <w:rsid w:val="004B75B7"/>
    <w:rsid w:val="004E719B"/>
    <w:rsid w:val="005141D9"/>
    <w:rsid w:val="0051580D"/>
    <w:rsid w:val="00547111"/>
    <w:rsid w:val="00592D74"/>
    <w:rsid w:val="005E2C44"/>
    <w:rsid w:val="00621188"/>
    <w:rsid w:val="006257ED"/>
    <w:rsid w:val="006510DA"/>
    <w:rsid w:val="00653DE4"/>
    <w:rsid w:val="00656925"/>
    <w:rsid w:val="00665C47"/>
    <w:rsid w:val="00695808"/>
    <w:rsid w:val="006B46FB"/>
    <w:rsid w:val="006E21FB"/>
    <w:rsid w:val="00792342"/>
    <w:rsid w:val="0079518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3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0BB"/>
    <w:rsid w:val="00A7671C"/>
    <w:rsid w:val="00AA2CBC"/>
    <w:rsid w:val="00AC5820"/>
    <w:rsid w:val="00AD1CD8"/>
    <w:rsid w:val="00B10E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72088"/>
    <w:rsid w:val="00F77AE3"/>
    <w:rsid w:val="00FB0B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7951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951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A25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1193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2</cp:revision>
  <cp:lastPrinted>1899-12-31T23:00:00Z</cp:lastPrinted>
  <dcterms:created xsi:type="dcterms:W3CDTF">2023-02-24T08:18:00Z</dcterms:created>
  <dcterms:modified xsi:type="dcterms:W3CDTF">2023-02-24T08:18:00Z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2023-02-24T05:57:52Z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ac1dfeed-2dd9-4eaf-a93f-ee0a501bb36e</vt:lpwstr>
  </property>
  <property fmtid="{D5CDD505-2E9C-101B-9397-08002B2CF9AE}" pid="27" name="MSIP_Label_83bcef13-7cac-433f-ba1d-47a323951816_ContentBits">
    <vt:lpwstr>0</vt:lpwstr>
  </property>
</Properties>
</file>